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15C" w:rsidRDefault="0048515C" w:rsidP="00136042">
      <w:pPr>
        <w:jc w:val="center"/>
        <w:rPr>
          <w:b/>
        </w:rPr>
      </w:pPr>
    </w:p>
    <w:p w:rsidR="0048515C" w:rsidRPr="00136042" w:rsidRDefault="0048515C" w:rsidP="00136042">
      <w:pPr>
        <w:jc w:val="center"/>
        <w:rPr>
          <w:b/>
        </w:rPr>
      </w:pPr>
      <w:r w:rsidRPr="00136042">
        <w:rPr>
          <w:b/>
        </w:rPr>
        <w:t>Состав педаго</w:t>
      </w:r>
      <w:r>
        <w:rPr>
          <w:b/>
        </w:rPr>
        <w:t>гических работников клуба «Дружных</w:t>
      </w:r>
      <w:r w:rsidRPr="00136042">
        <w:rPr>
          <w:b/>
        </w:rPr>
        <w:t>» на 01.01.202</w:t>
      </w:r>
      <w:r>
        <w:rPr>
          <w:b/>
        </w:rPr>
        <w:t>1</w:t>
      </w:r>
      <w:r w:rsidRPr="00136042">
        <w:rPr>
          <w:b/>
        </w:rPr>
        <w:t xml:space="preserve"> г.</w:t>
      </w:r>
    </w:p>
    <w:p w:rsidR="0048515C" w:rsidRPr="00263BFC" w:rsidRDefault="0048515C" w:rsidP="00462025">
      <w:pPr>
        <w:jc w:val="center"/>
        <w:rPr>
          <w:b/>
          <w:sz w:val="20"/>
          <w:szCs w:val="20"/>
        </w:rPr>
      </w:pPr>
    </w:p>
    <w:tbl>
      <w:tblPr>
        <w:tblW w:w="16440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4"/>
        <w:gridCol w:w="1512"/>
        <w:gridCol w:w="1620"/>
        <w:gridCol w:w="2340"/>
        <w:gridCol w:w="1982"/>
        <w:gridCol w:w="1334"/>
        <w:gridCol w:w="1560"/>
        <w:gridCol w:w="1608"/>
        <w:gridCol w:w="2361"/>
        <w:gridCol w:w="1599"/>
      </w:tblGrid>
      <w:tr w:rsidR="0048515C" w:rsidRPr="00840450" w:rsidTr="00136042">
        <w:trPr>
          <w:trHeight w:val="972"/>
        </w:trPr>
        <w:tc>
          <w:tcPr>
            <w:tcW w:w="524" w:type="dxa"/>
            <w:vMerge w:val="restart"/>
          </w:tcPr>
          <w:p w:rsidR="0048515C" w:rsidRPr="00840450" w:rsidRDefault="0048515C" w:rsidP="001E3E09">
            <w:pPr>
              <w:rPr>
                <w:b/>
                <w:sz w:val="20"/>
                <w:szCs w:val="20"/>
              </w:rPr>
            </w:pPr>
            <w:r w:rsidRPr="00840450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512" w:type="dxa"/>
            <w:vMerge w:val="restart"/>
          </w:tcPr>
          <w:p w:rsidR="0048515C" w:rsidRPr="00840450" w:rsidRDefault="0048515C" w:rsidP="001E3E09">
            <w:pPr>
              <w:rPr>
                <w:b/>
                <w:sz w:val="20"/>
                <w:szCs w:val="20"/>
              </w:rPr>
            </w:pPr>
            <w:r w:rsidRPr="00840450">
              <w:rPr>
                <w:b/>
                <w:sz w:val="20"/>
                <w:szCs w:val="20"/>
              </w:rPr>
              <w:t xml:space="preserve">Фамилия </w:t>
            </w:r>
          </w:p>
          <w:p w:rsidR="0048515C" w:rsidRPr="00840450" w:rsidRDefault="0048515C" w:rsidP="001E3E09">
            <w:pPr>
              <w:rPr>
                <w:b/>
                <w:sz w:val="20"/>
                <w:szCs w:val="20"/>
              </w:rPr>
            </w:pPr>
            <w:r w:rsidRPr="00840450">
              <w:rPr>
                <w:b/>
                <w:sz w:val="20"/>
                <w:szCs w:val="20"/>
              </w:rPr>
              <w:t>Имя Отчество</w:t>
            </w:r>
          </w:p>
        </w:tc>
        <w:tc>
          <w:tcPr>
            <w:tcW w:w="1620" w:type="dxa"/>
            <w:vMerge w:val="restart"/>
          </w:tcPr>
          <w:p w:rsidR="0048515C" w:rsidRPr="00840450" w:rsidRDefault="0048515C" w:rsidP="001E3E09">
            <w:pPr>
              <w:rPr>
                <w:b/>
                <w:sz w:val="20"/>
                <w:szCs w:val="20"/>
              </w:rPr>
            </w:pPr>
            <w:r w:rsidRPr="00840450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2340" w:type="dxa"/>
            <w:vMerge w:val="restart"/>
          </w:tcPr>
          <w:p w:rsidR="0048515C" w:rsidRPr="00840450" w:rsidRDefault="0048515C" w:rsidP="001E3E09">
            <w:pPr>
              <w:rPr>
                <w:b/>
                <w:sz w:val="20"/>
                <w:szCs w:val="20"/>
              </w:rPr>
            </w:pPr>
            <w:r w:rsidRPr="00840450">
              <w:rPr>
                <w:b/>
                <w:sz w:val="20"/>
                <w:szCs w:val="20"/>
              </w:rPr>
              <w:t>Сведения об образовании (уровень образования, учебное заведение, год окончания)</w:t>
            </w:r>
          </w:p>
        </w:tc>
        <w:tc>
          <w:tcPr>
            <w:tcW w:w="1982" w:type="dxa"/>
            <w:vMerge w:val="restart"/>
          </w:tcPr>
          <w:p w:rsidR="0048515C" w:rsidRPr="00840450" w:rsidRDefault="0048515C" w:rsidP="001E3E09">
            <w:pPr>
              <w:rPr>
                <w:b/>
                <w:sz w:val="20"/>
                <w:szCs w:val="20"/>
              </w:rPr>
            </w:pPr>
            <w:r w:rsidRPr="00840450">
              <w:rPr>
                <w:b/>
                <w:sz w:val="20"/>
                <w:szCs w:val="20"/>
              </w:rPr>
              <w:t>Специальность по диплому</w:t>
            </w:r>
          </w:p>
        </w:tc>
        <w:tc>
          <w:tcPr>
            <w:tcW w:w="4502" w:type="dxa"/>
            <w:gridSpan w:val="3"/>
          </w:tcPr>
          <w:p w:rsidR="0048515C" w:rsidRPr="00840450" w:rsidRDefault="0048515C" w:rsidP="001D0663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</w:t>
            </w:r>
            <w:r w:rsidRPr="00840450">
              <w:rPr>
                <w:b/>
                <w:sz w:val="20"/>
                <w:szCs w:val="20"/>
              </w:rPr>
              <w:t xml:space="preserve">таж работы в </w:t>
            </w:r>
            <w:r>
              <w:rPr>
                <w:b/>
                <w:sz w:val="20"/>
                <w:szCs w:val="20"/>
              </w:rPr>
              <w:t>учреждении/</w:t>
            </w:r>
            <w:r w:rsidRPr="00840450">
              <w:rPr>
                <w:b/>
                <w:sz w:val="20"/>
                <w:szCs w:val="20"/>
              </w:rPr>
              <w:t>отрасли ГМП</w:t>
            </w:r>
          </w:p>
        </w:tc>
        <w:tc>
          <w:tcPr>
            <w:tcW w:w="2361" w:type="dxa"/>
            <w:vMerge w:val="restart"/>
          </w:tcPr>
          <w:p w:rsidR="0048515C" w:rsidRPr="00840450" w:rsidRDefault="0048515C" w:rsidP="001E3E09">
            <w:pPr>
              <w:rPr>
                <w:b/>
                <w:sz w:val="20"/>
                <w:szCs w:val="20"/>
              </w:rPr>
            </w:pPr>
            <w:r w:rsidRPr="00840450">
              <w:rPr>
                <w:b/>
                <w:sz w:val="20"/>
                <w:szCs w:val="20"/>
              </w:rPr>
              <w:t>Прохождение курсов квалификации (</w:t>
            </w:r>
            <w:r>
              <w:rPr>
                <w:b/>
                <w:sz w:val="20"/>
                <w:szCs w:val="20"/>
              </w:rPr>
              <w:t>дата</w:t>
            </w:r>
            <w:r w:rsidRPr="00840450">
              <w:rPr>
                <w:b/>
                <w:sz w:val="20"/>
                <w:szCs w:val="20"/>
              </w:rPr>
              <w:t xml:space="preserve"> прохождения, </w:t>
            </w:r>
            <w:r>
              <w:rPr>
                <w:b/>
                <w:sz w:val="20"/>
                <w:szCs w:val="20"/>
              </w:rPr>
              <w:t>программа</w:t>
            </w:r>
            <w:r w:rsidRPr="00840450">
              <w:rPr>
                <w:b/>
                <w:sz w:val="20"/>
                <w:szCs w:val="20"/>
              </w:rPr>
              <w:t>)</w:t>
            </w:r>
            <w:r>
              <w:rPr>
                <w:b/>
                <w:sz w:val="20"/>
                <w:szCs w:val="20"/>
              </w:rPr>
              <w:t xml:space="preserve"> 2016-</w:t>
            </w:r>
            <w:smartTag w:uri="urn:schemas-microsoft-com:office:smarttags" w:element="metricconverter">
              <w:smartTagPr>
                <w:attr w:name="ProductID" w:val="2020 г"/>
              </w:smartTagPr>
              <w:r>
                <w:rPr>
                  <w:b/>
                  <w:sz w:val="20"/>
                  <w:szCs w:val="20"/>
                </w:rPr>
                <w:t>2020 г</w:t>
              </w:r>
            </w:smartTag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599" w:type="dxa"/>
            <w:vMerge w:val="restart"/>
          </w:tcPr>
          <w:p w:rsidR="0048515C" w:rsidRDefault="0048515C" w:rsidP="001E3E09">
            <w:pPr>
              <w:rPr>
                <w:b/>
                <w:sz w:val="20"/>
                <w:szCs w:val="20"/>
              </w:rPr>
            </w:pPr>
            <w:r w:rsidRPr="00840450">
              <w:rPr>
                <w:b/>
                <w:sz w:val="20"/>
                <w:szCs w:val="20"/>
              </w:rPr>
              <w:t>Прохождение аттестации (дата прохождения, категория/соответствие занимаемой должности)</w:t>
            </w:r>
          </w:p>
          <w:p w:rsidR="0048515C" w:rsidRPr="00840450" w:rsidRDefault="0048515C" w:rsidP="001E3E0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2016-2020г.</w:t>
            </w:r>
          </w:p>
        </w:tc>
      </w:tr>
      <w:tr w:rsidR="0048515C" w:rsidRPr="00840450" w:rsidTr="00136042">
        <w:trPr>
          <w:trHeight w:val="1085"/>
        </w:trPr>
        <w:tc>
          <w:tcPr>
            <w:tcW w:w="524" w:type="dxa"/>
            <w:vMerge/>
          </w:tcPr>
          <w:p w:rsidR="0048515C" w:rsidRPr="00840450" w:rsidRDefault="0048515C" w:rsidP="001E3E09">
            <w:pPr>
              <w:rPr>
                <w:b/>
                <w:sz w:val="20"/>
                <w:szCs w:val="20"/>
              </w:rPr>
            </w:pPr>
          </w:p>
        </w:tc>
        <w:tc>
          <w:tcPr>
            <w:tcW w:w="1512" w:type="dxa"/>
            <w:vMerge/>
          </w:tcPr>
          <w:p w:rsidR="0048515C" w:rsidRPr="00840450" w:rsidRDefault="0048515C" w:rsidP="001E3E09">
            <w:pPr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</w:tcPr>
          <w:p w:rsidR="0048515C" w:rsidRPr="00840450" w:rsidRDefault="0048515C" w:rsidP="001E3E09">
            <w:pPr>
              <w:rPr>
                <w:b/>
                <w:sz w:val="20"/>
                <w:szCs w:val="20"/>
              </w:rPr>
            </w:pPr>
          </w:p>
        </w:tc>
        <w:tc>
          <w:tcPr>
            <w:tcW w:w="2340" w:type="dxa"/>
            <w:vMerge/>
          </w:tcPr>
          <w:p w:rsidR="0048515C" w:rsidRPr="00840450" w:rsidRDefault="0048515C" w:rsidP="001E3E09">
            <w:pPr>
              <w:rPr>
                <w:b/>
                <w:sz w:val="20"/>
                <w:szCs w:val="20"/>
              </w:rPr>
            </w:pPr>
          </w:p>
        </w:tc>
        <w:tc>
          <w:tcPr>
            <w:tcW w:w="1982" w:type="dxa"/>
            <w:vMerge/>
          </w:tcPr>
          <w:p w:rsidR="0048515C" w:rsidRPr="00840450" w:rsidRDefault="0048515C" w:rsidP="001E3E09">
            <w:pPr>
              <w:rPr>
                <w:b/>
                <w:sz w:val="20"/>
                <w:szCs w:val="20"/>
              </w:rPr>
            </w:pPr>
          </w:p>
        </w:tc>
        <w:tc>
          <w:tcPr>
            <w:tcW w:w="1334" w:type="dxa"/>
          </w:tcPr>
          <w:p w:rsidR="0048515C" w:rsidRDefault="0048515C" w:rsidP="001E3E09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 5 лет</w:t>
            </w:r>
          </w:p>
        </w:tc>
        <w:tc>
          <w:tcPr>
            <w:tcW w:w="1560" w:type="dxa"/>
          </w:tcPr>
          <w:p w:rsidR="0048515C" w:rsidRDefault="0048515C" w:rsidP="001E3E09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 5 до 10 лет</w:t>
            </w:r>
          </w:p>
        </w:tc>
        <w:tc>
          <w:tcPr>
            <w:tcW w:w="1608" w:type="dxa"/>
          </w:tcPr>
          <w:p w:rsidR="0048515C" w:rsidRDefault="0048515C" w:rsidP="001E3E09">
            <w:pPr>
              <w:ind w:right="-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свыше 10 лет</w:t>
            </w:r>
          </w:p>
        </w:tc>
        <w:tc>
          <w:tcPr>
            <w:tcW w:w="2361" w:type="dxa"/>
            <w:vMerge/>
          </w:tcPr>
          <w:p w:rsidR="0048515C" w:rsidRPr="00840450" w:rsidRDefault="0048515C" w:rsidP="001E3E09">
            <w:pPr>
              <w:rPr>
                <w:b/>
                <w:sz w:val="20"/>
                <w:szCs w:val="20"/>
              </w:rPr>
            </w:pPr>
          </w:p>
        </w:tc>
        <w:tc>
          <w:tcPr>
            <w:tcW w:w="1599" w:type="dxa"/>
            <w:vMerge/>
          </w:tcPr>
          <w:p w:rsidR="0048515C" w:rsidRPr="00840450" w:rsidRDefault="0048515C" w:rsidP="001E3E09">
            <w:pPr>
              <w:rPr>
                <w:b/>
                <w:sz w:val="20"/>
                <w:szCs w:val="20"/>
              </w:rPr>
            </w:pPr>
          </w:p>
        </w:tc>
      </w:tr>
      <w:tr w:rsidR="0048515C" w:rsidRPr="00F87295" w:rsidTr="00EB20DF">
        <w:trPr>
          <w:trHeight w:val="1600"/>
        </w:trPr>
        <w:tc>
          <w:tcPr>
            <w:tcW w:w="524" w:type="dxa"/>
          </w:tcPr>
          <w:p w:rsidR="0048515C" w:rsidRPr="00334F34" w:rsidRDefault="0048515C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48515C" w:rsidRPr="00806CBE" w:rsidRDefault="0048515C" w:rsidP="003073CF">
            <w:pPr>
              <w:rPr>
                <w:sz w:val="20"/>
                <w:szCs w:val="20"/>
              </w:rPr>
            </w:pPr>
            <w:r w:rsidRPr="00806CBE">
              <w:rPr>
                <w:sz w:val="20"/>
                <w:szCs w:val="20"/>
              </w:rPr>
              <w:t xml:space="preserve">Лимонова </w:t>
            </w:r>
          </w:p>
          <w:p w:rsidR="0048515C" w:rsidRPr="00806CBE" w:rsidRDefault="0048515C" w:rsidP="003073CF">
            <w:pPr>
              <w:rPr>
                <w:sz w:val="20"/>
                <w:szCs w:val="20"/>
              </w:rPr>
            </w:pPr>
            <w:r w:rsidRPr="00806CBE">
              <w:rPr>
                <w:sz w:val="20"/>
                <w:szCs w:val="20"/>
              </w:rPr>
              <w:t xml:space="preserve">Венера </w:t>
            </w:r>
          </w:p>
          <w:p w:rsidR="0048515C" w:rsidRPr="00806CBE" w:rsidRDefault="0048515C" w:rsidP="003073CF">
            <w:pPr>
              <w:rPr>
                <w:sz w:val="20"/>
                <w:szCs w:val="20"/>
              </w:rPr>
            </w:pPr>
            <w:r w:rsidRPr="00806CBE">
              <w:rPr>
                <w:sz w:val="20"/>
                <w:szCs w:val="20"/>
              </w:rPr>
              <w:t>Фоатовна</w:t>
            </w:r>
          </w:p>
        </w:tc>
        <w:tc>
          <w:tcPr>
            <w:tcW w:w="1620" w:type="dxa"/>
          </w:tcPr>
          <w:p w:rsidR="0048515C" w:rsidRPr="00806CBE" w:rsidRDefault="0048515C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Заведующий обособленного структурного подразделения</w:t>
            </w:r>
          </w:p>
        </w:tc>
        <w:tc>
          <w:tcPr>
            <w:tcW w:w="2340" w:type="dxa"/>
          </w:tcPr>
          <w:p w:rsidR="0048515C" w:rsidRPr="00806CBE" w:rsidRDefault="0048515C" w:rsidP="003073CF">
            <w:pPr>
              <w:rPr>
                <w:sz w:val="20"/>
                <w:szCs w:val="20"/>
              </w:rPr>
            </w:pPr>
            <w:r w:rsidRPr="00806CBE">
              <w:rPr>
                <w:sz w:val="20"/>
                <w:szCs w:val="20"/>
              </w:rPr>
              <w:t>Среднее профессиональное.</w:t>
            </w:r>
          </w:p>
          <w:p w:rsidR="0048515C" w:rsidRPr="00806CBE" w:rsidRDefault="0048515C" w:rsidP="003073CF">
            <w:pPr>
              <w:rPr>
                <w:sz w:val="20"/>
                <w:szCs w:val="20"/>
              </w:rPr>
            </w:pPr>
            <w:r w:rsidRPr="00806CBE">
              <w:rPr>
                <w:sz w:val="20"/>
                <w:szCs w:val="20"/>
              </w:rPr>
              <w:t xml:space="preserve">Педагогическое училище г.Устинова. </w:t>
            </w:r>
            <w:smartTag w:uri="urn:schemas-microsoft-com:office:smarttags" w:element="metricconverter">
              <w:smartTagPr>
                <w:attr w:name="ProductID" w:val="2002 г"/>
              </w:smartTagPr>
              <w:r w:rsidRPr="00806CBE">
                <w:rPr>
                  <w:sz w:val="20"/>
                  <w:szCs w:val="20"/>
                </w:rPr>
                <w:t>1985 г</w:t>
              </w:r>
            </w:smartTag>
            <w:r w:rsidRPr="00806CBE">
              <w:rPr>
                <w:sz w:val="20"/>
                <w:szCs w:val="20"/>
              </w:rPr>
              <w:t>.</w:t>
            </w:r>
          </w:p>
        </w:tc>
        <w:tc>
          <w:tcPr>
            <w:tcW w:w="1982" w:type="dxa"/>
          </w:tcPr>
          <w:p w:rsidR="0048515C" w:rsidRPr="00806CBE" w:rsidRDefault="0048515C" w:rsidP="003073CF">
            <w:pPr>
              <w:rPr>
                <w:sz w:val="20"/>
                <w:szCs w:val="20"/>
              </w:rPr>
            </w:pPr>
            <w:r w:rsidRPr="00806CBE">
              <w:rPr>
                <w:sz w:val="20"/>
                <w:szCs w:val="20"/>
              </w:rPr>
              <w:t>Воспитание в дошкольных учреждениях.</w:t>
            </w:r>
          </w:p>
          <w:p w:rsidR="0048515C" w:rsidRPr="00806CBE" w:rsidRDefault="0048515C" w:rsidP="003073CF">
            <w:pPr>
              <w:rPr>
                <w:sz w:val="20"/>
                <w:szCs w:val="20"/>
              </w:rPr>
            </w:pPr>
          </w:p>
        </w:tc>
        <w:tc>
          <w:tcPr>
            <w:tcW w:w="1334" w:type="dxa"/>
          </w:tcPr>
          <w:p w:rsidR="0048515C" w:rsidRPr="00806CBE" w:rsidRDefault="0048515C" w:rsidP="003073CF">
            <w:pPr>
              <w:rPr>
                <w:sz w:val="20"/>
                <w:szCs w:val="20"/>
              </w:rPr>
            </w:pPr>
            <w:r w:rsidRPr="00806CBE">
              <w:rPr>
                <w:sz w:val="20"/>
                <w:szCs w:val="20"/>
              </w:rPr>
              <w:t>-</w:t>
            </w:r>
          </w:p>
          <w:p w:rsidR="0048515C" w:rsidRPr="00806CBE" w:rsidRDefault="0048515C" w:rsidP="003073C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48515C" w:rsidRPr="00806CBE" w:rsidRDefault="0048515C">
            <w:pPr>
              <w:rPr>
                <w:sz w:val="20"/>
                <w:szCs w:val="20"/>
              </w:rPr>
            </w:pPr>
            <w:r w:rsidRPr="00806CBE">
              <w:rPr>
                <w:sz w:val="20"/>
                <w:szCs w:val="20"/>
              </w:rPr>
              <w:t>-</w:t>
            </w:r>
          </w:p>
          <w:p w:rsidR="0048515C" w:rsidRPr="00806CBE" w:rsidRDefault="0048515C">
            <w:pPr>
              <w:rPr>
                <w:sz w:val="20"/>
                <w:szCs w:val="20"/>
              </w:rPr>
            </w:pPr>
          </w:p>
          <w:p w:rsidR="0048515C" w:rsidRPr="00806CBE" w:rsidRDefault="0048515C">
            <w:pPr>
              <w:rPr>
                <w:sz w:val="20"/>
                <w:szCs w:val="20"/>
              </w:rPr>
            </w:pPr>
          </w:p>
          <w:p w:rsidR="0048515C" w:rsidRPr="00806CBE" w:rsidRDefault="0048515C">
            <w:pPr>
              <w:rPr>
                <w:sz w:val="20"/>
                <w:szCs w:val="20"/>
              </w:rPr>
            </w:pPr>
          </w:p>
          <w:p w:rsidR="0048515C" w:rsidRPr="00806CBE" w:rsidRDefault="0048515C">
            <w:pPr>
              <w:rPr>
                <w:sz w:val="20"/>
                <w:szCs w:val="20"/>
              </w:rPr>
            </w:pPr>
          </w:p>
          <w:p w:rsidR="0048515C" w:rsidRPr="00806CBE" w:rsidRDefault="0048515C">
            <w:pPr>
              <w:rPr>
                <w:sz w:val="20"/>
                <w:szCs w:val="20"/>
              </w:rPr>
            </w:pPr>
          </w:p>
          <w:p w:rsidR="0048515C" w:rsidRPr="00806CBE" w:rsidRDefault="0048515C" w:rsidP="00660B37">
            <w:pPr>
              <w:rPr>
                <w:sz w:val="20"/>
                <w:szCs w:val="20"/>
              </w:rPr>
            </w:pPr>
          </w:p>
        </w:tc>
        <w:tc>
          <w:tcPr>
            <w:tcW w:w="1608" w:type="dxa"/>
          </w:tcPr>
          <w:p w:rsidR="0048515C" w:rsidRPr="00806CBE" w:rsidRDefault="004851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Pr="00806CBE">
              <w:rPr>
                <w:sz w:val="20"/>
                <w:szCs w:val="20"/>
              </w:rPr>
              <w:t xml:space="preserve"> год</w:t>
            </w:r>
            <w:r>
              <w:rPr>
                <w:sz w:val="20"/>
                <w:szCs w:val="20"/>
              </w:rPr>
              <w:t>а</w:t>
            </w:r>
            <w:r w:rsidRPr="00806CBE">
              <w:rPr>
                <w:sz w:val="20"/>
                <w:szCs w:val="20"/>
              </w:rPr>
              <w:t xml:space="preserve"> 5 мес.</w:t>
            </w:r>
          </w:p>
          <w:p w:rsidR="0048515C" w:rsidRPr="00806CBE" w:rsidRDefault="0048515C">
            <w:pPr>
              <w:rPr>
                <w:sz w:val="20"/>
                <w:szCs w:val="20"/>
              </w:rPr>
            </w:pPr>
          </w:p>
          <w:p w:rsidR="0048515C" w:rsidRPr="00806CBE" w:rsidRDefault="0048515C">
            <w:pPr>
              <w:rPr>
                <w:sz w:val="20"/>
                <w:szCs w:val="20"/>
              </w:rPr>
            </w:pPr>
          </w:p>
          <w:p w:rsidR="0048515C" w:rsidRPr="00806CBE" w:rsidRDefault="0048515C">
            <w:pPr>
              <w:rPr>
                <w:sz w:val="20"/>
                <w:szCs w:val="20"/>
              </w:rPr>
            </w:pPr>
          </w:p>
          <w:p w:rsidR="0048515C" w:rsidRPr="00806CBE" w:rsidRDefault="0048515C">
            <w:pPr>
              <w:rPr>
                <w:sz w:val="20"/>
                <w:szCs w:val="20"/>
              </w:rPr>
            </w:pPr>
          </w:p>
          <w:p w:rsidR="0048515C" w:rsidRPr="00806CBE" w:rsidRDefault="0048515C">
            <w:pPr>
              <w:rPr>
                <w:sz w:val="20"/>
                <w:szCs w:val="20"/>
              </w:rPr>
            </w:pPr>
          </w:p>
          <w:p w:rsidR="0048515C" w:rsidRPr="00806CBE" w:rsidRDefault="0048515C" w:rsidP="00660B37">
            <w:pPr>
              <w:rPr>
                <w:sz w:val="20"/>
                <w:szCs w:val="20"/>
              </w:rPr>
            </w:pPr>
          </w:p>
        </w:tc>
        <w:tc>
          <w:tcPr>
            <w:tcW w:w="2361" w:type="dxa"/>
          </w:tcPr>
          <w:p w:rsidR="0048515C" w:rsidRPr="00806CBE" w:rsidRDefault="0048515C" w:rsidP="003073CF">
            <w:pPr>
              <w:rPr>
                <w:sz w:val="20"/>
                <w:szCs w:val="20"/>
              </w:rPr>
            </w:pPr>
            <w:r w:rsidRPr="00806CBE">
              <w:rPr>
                <w:sz w:val="20"/>
                <w:szCs w:val="20"/>
              </w:rPr>
              <w:t>28.03</w:t>
            </w:r>
            <w:r>
              <w:rPr>
                <w:sz w:val="20"/>
                <w:szCs w:val="20"/>
              </w:rPr>
              <w:t>.16</w:t>
            </w:r>
            <w:r w:rsidRPr="00806CBE">
              <w:rPr>
                <w:sz w:val="20"/>
                <w:szCs w:val="20"/>
              </w:rPr>
              <w:t>-29.03.2016 г.</w:t>
            </w:r>
            <w:r w:rsidRPr="00806CBE">
              <w:rPr>
                <w:sz w:val="20"/>
                <w:szCs w:val="20"/>
              </w:rPr>
              <w:br/>
              <w:t>«Социально-педагогические технологии</w:t>
            </w:r>
            <w:r>
              <w:rPr>
                <w:sz w:val="20"/>
                <w:szCs w:val="20"/>
              </w:rPr>
              <w:t xml:space="preserve"> работы с детьми «группы риска», </w:t>
            </w:r>
            <w:r w:rsidRPr="00806CBE">
              <w:rPr>
                <w:sz w:val="20"/>
                <w:szCs w:val="20"/>
              </w:rPr>
              <w:t>16 часов</w:t>
            </w:r>
            <w:r>
              <w:rPr>
                <w:sz w:val="20"/>
                <w:szCs w:val="20"/>
              </w:rPr>
              <w:t>.</w:t>
            </w:r>
          </w:p>
          <w:p w:rsidR="0048515C" w:rsidRPr="00806CBE" w:rsidRDefault="0048515C" w:rsidP="003073CF">
            <w:pPr>
              <w:rPr>
                <w:sz w:val="20"/>
                <w:szCs w:val="20"/>
              </w:rPr>
            </w:pPr>
          </w:p>
        </w:tc>
        <w:tc>
          <w:tcPr>
            <w:tcW w:w="1599" w:type="dxa"/>
          </w:tcPr>
          <w:p w:rsidR="0048515C" w:rsidRPr="00624FC7" w:rsidRDefault="0048515C" w:rsidP="003073CF">
            <w:pPr>
              <w:rPr>
                <w:sz w:val="20"/>
                <w:szCs w:val="20"/>
              </w:rPr>
            </w:pPr>
            <w:r w:rsidRPr="00624FC7">
              <w:rPr>
                <w:sz w:val="20"/>
                <w:szCs w:val="20"/>
              </w:rPr>
              <w:t>27.03.2018 г.</w:t>
            </w:r>
          </w:p>
          <w:p w:rsidR="0048515C" w:rsidRPr="00F87295" w:rsidRDefault="0048515C" w:rsidP="003073CF">
            <w:pPr>
              <w:rPr>
                <w:color w:val="FF0000"/>
                <w:sz w:val="20"/>
                <w:szCs w:val="20"/>
              </w:rPr>
            </w:pPr>
            <w:r w:rsidRPr="00624FC7">
              <w:rPr>
                <w:sz w:val="20"/>
                <w:szCs w:val="20"/>
              </w:rPr>
              <w:t>Соответствие занимаемой должности.</w:t>
            </w:r>
          </w:p>
        </w:tc>
      </w:tr>
      <w:tr w:rsidR="0048515C" w:rsidRPr="00F87295" w:rsidTr="00136042">
        <w:tc>
          <w:tcPr>
            <w:tcW w:w="524" w:type="dxa"/>
          </w:tcPr>
          <w:p w:rsidR="0048515C" w:rsidRPr="00334F34" w:rsidRDefault="0048515C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12" w:type="dxa"/>
          </w:tcPr>
          <w:p w:rsidR="0048515C" w:rsidRPr="001A7C9C" w:rsidRDefault="0048515C" w:rsidP="003073CF">
            <w:pPr>
              <w:rPr>
                <w:sz w:val="20"/>
                <w:szCs w:val="20"/>
              </w:rPr>
            </w:pPr>
            <w:r w:rsidRPr="001A7C9C">
              <w:rPr>
                <w:sz w:val="20"/>
                <w:szCs w:val="20"/>
              </w:rPr>
              <w:t>Бакулева</w:t>
            </w:r>
          </w:p>
          <w:p w:rsidR="0048515C" w:rsidRPr="001A7C9C" w:rsidRDefault="0048515C" w:rsidP="003073CF">
            <w:pPr>
              <w:rPr>
                <w:sz w:val="20"/>
                <w:szCs w:val="20"/>
              </w:rPr>
            </w:pPr>
            <w:r w:rsidRPr="001A7C9C">
              <w:rPr>
                <w:sz w:val="20"/>
                <w:szCs w:val="20"/>
              </w:rPr>
              <w:t>Екатерина</w:t>
            </w:r>
          </w:p>
          <w:p w:rsidR="0048515C" w:rsidRPr="001A7C9C" w:rsidRDefault="0048515C" w:rsidP="003073CF">
            <w:pPr>
              <w:rPr>
                <w:sz w:val="20"/>
                <w:szCs w:val="20"/>
              </w:rPr>
            </w:pPr>
            <w:r w:rsidRPr="001A7C9C">
              <w:rPr>
                <w:sz w:val="20"/>
                <w:szCs w:val="20"/>
              </w:rPr>
              <w:t>Юрьевна</w:t>
            </w:r>
          </w:p>
        </w:tc>
        <w:tc>
          <w:tcPr>
            <w:tcW w:w="1620" w:type="dxa"/>
          </w:tcPr>
          <w:p w:rsidR="0048515C" w:rsidRPr="001A7C9C" w:rsidRDefault="0048515C" w:rsidP="003073CF">
            <w:pPr>
              <w:rPr>
                <w:sz w:val="20"/>
                <w:szCs w:val="20"/>
              </w:rPr>
            </w:pPr>
            <w:r w:rsidRPr="001A7C9C">
              <w:rPr>
                <w:sz w:val="20"/>
                <w:szCs w:val="20"/>
              </w:rPr>
              <w:t>Специалист по работе с молодёжью</w:t>
            </w:r>
          </w:p>
        </w:tc>
        <w:tc>
          <w:tcPr>
            <w:tcW w:w="2340" w:type="dxa"/>
          </w:tcPr>
          <w:p w:rsidR="0048515C" w:rsidRPr="001A7C9C" w:rsidRDefault="0048515C" w:rsidP="003073CF">
            <w:pPr>
              <w:rPr>
                <w:sz w:val="20"/>
                <w:szCs w:val="20"/>
              </w:rPr>
            </w:pPr>
            <w:r w:rsidRPr="001A7C9C">
              <w:rPr>
                <w:sz w:val="20"/>
                <w:szCs w:val="20"/>
              </w:rPr>
              <w:t>Бакалавр.</w:t>
            </w:r>
          </w:p>
          <w:p w:rsidR="0048515C" w:rsidRPr="001A7C9C" w:rsidRDefault="0048515C" w:rsidP="00806CBE">
            <w:pPr>
              <w:rPr>
                <w:sz w:val="20"/>
                <w:szCs w:val="20"/>
                <w:shd w:val="clear" w:color="auto" w:fill="FFFFFF"/>
              </w:rPr>
            </w:pPr>
            <w:r w:rsidRPr="001A7C9C">
              <w:rPr>
                <w:sz w:val="20"/>
                <w:szCs w:val="20"/>
                <w:shd w:val="clear" w:color="auto" w:fill="FFFFFF"/>
              </w:rPr>
              <w:t>ФГБОУ ВПО «УдГУ,</w:t>
            </w:r>
          </w:p>
          <w:p w:rsidR="0048515C" w:rsidRPr="001A7C9C" w:rsidRDefault="0048515C" w:rsidP="00806CBE">
            <w:pPr>
              <w:rPr>
                <w:sz w:val="20"/>
                <w:szCs w:val="20"/>
                <w:shd w:val="clear" w:color="auto" w:fill="FFFFFF"/>
              </w:rPr>
            </w:pPr>
            <w:smartTag w:uri="urn:schemas-microsoft-com:office:smarttags" w:element="metricconverter">
              <w:smartTagPr>
                <w:attr w:name="ProductID" w:val="2002 г"/>
              </w:smartTagPr>
              <w:r w:rsidRPr="001A7C9C">
                <w:rPr>
                  <w:sz w:val="20"/>
                  <w:szCs w:val="20"/>
                  <w:shd w:val="clear" w:color="auto" w:fill="FFFFFF"/>
                </w:rPr>
                <w:t>2016</w:t>
              </w:r>
              <w:r>
                <w:rPr>
                  <w:sz w:val="20"/>
                  <w:szCs w:val="20"/>
                  <w:shd w:val="clear" w:color="auto" w:fill="FFFFFF"/>
                </w:rPr>
                <w:t xml:space="preserve"> г</w:t>
              </w:r>
            </w:smartTag>
            <w:r>
              <w:rPr>
                <w:sz w:val="20"/>
                <w:szCs w:val="20"/>
                <w:shd w:val="clear" w:color="auto" w:fill="FFFFFF"/>
              </w:rPr>
              <w:t>.</w:t>
            </w:r>
          </w:p>
          <w:p w:rsidR="0048515C" w:rsidRPr="001A7C9C" w:rsidRDefault="0048515C" w:rsidP="003073CF">
            <w:pPr>
              <w:rPr>
                <w:sz w:val="20"/>
                <w:szCs w:val="20"/>
              </w:rPr>
            </w:pPr>
          </w:p>
          <w:p w:rsidR="0048515C" w:rsidRPr="001A7C9C" w:rsidRDefault="0048515C" w:rsidP="003073CF">
            <w:pPr>
              <w:rPr>
                <w:sz w:val="20"/>
                <w:szCs w:val="20"/>
              </w:rPr>
            </w:pPr>
          </w:p>
        </w:tc>
        <w:tc>
          <w:tcPr>
            <w:tcW w:w="1982" w:type="dxa"/>
          </w:tcPr>
          <w:p w:rsidR="0048515C" w:rsidRPr="001A7C9C" w:rsidRDefault="0048515C" w:rsidP="003073CF">
            <w:pPr>
              <w:rPr>
                <w:sz w:val="20"/>
                <w:szCs w:val="20"/>
              </w:rPr>
            </w:pPr>
            <w:r w:rsidRPr="001A7C9C">
              <w:rPr>
                <w:sz w:val="20"/>
                <w:szCs w:val="20"/>
              </w:rPr>
              <w:t>Социология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334" w:type="dxa"/>
          </w:tcPr>
          <w:p w:rsidR="0048515C" w:rsidRPr="001A7C9C" w:rsidRDefault="0048515C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года 11 мес</w:t>
            </w:r>
          </w:p>
        </w:tc>
        <w:tc>
          <w:tcPr>
            <w:tcW w:w="1560" w:type="dxa"/>
          </w:tcPr>
          <w:p w:rsidR="0048515C" w:rsidRPr="001A7C9C" w:rsidRDefault="0048515C" w:rsidP="00660B37">
            <w:pPr>
              <w:rPr>
                <w:sz w:val="20"/>
                <w:szCs w:val="20"/>
              </w:rPr>
            </w:pPr>
            <w:r w:rsidRPr="001A7C9C">
              <w:rPr>
                <w:sz w:val="20"/>
                <w:szCs w:val="20"/>
              </w:rPr>
              <w:t>-</w:t>
            </w:r>
          </w:p>
        </w:tc>
        <w:tc>
          <w:tcPr>
            <w:tcW w:w="1608" w:type="dxa"/>
          </w:tcPr>
          <w:p w:rsidR="0048515C" w:rsidRPr="001A7C9C" w:rsidRDefault="0048515C" w:rsidP="00660B37">
            <w:pPr>
              <w:rPr>
                <w:sz w:val="20"/>
                <w:szCs w:val="20"/>
              </w:rPr>
            </w:pPr>
            <w:r w:rsidRPr="001A7C9C">
              <w:rPr>
                <w:sz w:val="20"/>
                <w:szCs w:val="20"/>
              </w:rPr>
              <w:t>-</w:t>
            </w:r>
          </w:p>
        </w:tc>
        <w:tc>
          <w:tcPr>
            <w:tcW w:w="2361" w:type="dxa"/>
          </w:tcPr>
          <w:p w:rsidR="0048515C" w:rsidRPr="001A7C9C" w:rsidRDefault="0048515C" w:rsidP="00806CBE">
            <w:pPr>
              <w:rPr>
                <w:sz w:val="20"/>
                <w:szCs w:val="20"/>
              </w:rPr>
            </w:pPr>
            <w:r w:rsidRPr="001A7C9C">
              <w:rPr>
                <w:sz w:val="20"/>
                <w:szCs w:val="20"/>
              </w:rPr>
              <w:t>19.11.2018-29.11.2018</w:t>
            </w:r>
          </w:p>
          <w:p w:rsidR="0048515C" w:rsidRPr="001A7C9C" w:rsidRDefault="0048515C" w:rsidP="00806CBE">
            <w:pPr>
              <w:rPr>
                <w:sz w:val="20"/>
                <w:szCs w:val="20"/>
              </w:rPr>
            </w:pPr>
            <w:r w:rsidRPr="001A7C9C">
              <w:rPr>
                <w:sz w:val="20"/>
                <w:szCs w:val="20"/>
              </w:rPr>
              <w:t>Психологическая помощь подросткам и молодежи в кризисных ситуациях,</w:t>
            </w:r>
          </w:p>
          <w:p w:rsidR="0048515C" w:rsidRPr="001A7C9C" w:rsidRDefault="0048515C" w:rsidP="00806CBE">
            <w:pPr>
              <w:rPr>
                <w:sz w:val="20"/>
                <w:szCs w:val="20"/>
              </w:rPr>
            </w:pPr>
            <w:r w:rsidRPr="001A7C9C">
              <w:rPr>
                <w:sz w:val="20"/>
                <w:szCs w:val="20"/>
              </w:rPr>
              <w:t>72 ч</w:t>
            </w:r>
            <w:r>
              <w:rPr>
                <w:sz w:val="20"/>
                <w:szCs w:val="20"/>
              </w:rPr>
              <w:t>аса</w:t>
            </w:r>
            <w:r w:rsidRPr="001A7C9C">
              <w:rPr>
                <w:sz w:val="20"/>
                <w:szCs w:val="20"/>
              </w:rPr>
              <w:t>.</w:t>
            </w:r>
          </w:p>
        </w:tc>
        <w:tc>
          <w:tcPr>
            <w:tcW w:w="1599" w:type="dxa"/>
          </w:tcPr>
          <w:p w:rsidR="0048515C" w:rsidRPr="001A7C9C" w:rsidRDefault="0048515C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8515C" w:rsidRPr="00F87295" w:rsidTr="00136042">
        <w:trPr>
          <w:trHeight w:val="1541"/>
        </w:trPr>
        <w:tc>
          <w:tcPr>
            <w:tcW w:w="524" w:type="dxa"/>
          </w:tcPr>
          <w:p w:rsidR="0048515C" w:rsidRPr="00334F34" w:rsidRDefault="0048515C" w:rsidP="003073CF">
            <w:pPr>
              <w:rPr>
                <w:sz w:val="20"/>
                <w:szCs w:val="20"/>
              </w:rPr>
            </w:pPr>
            <w:r w:rsidRPr="00334F34">
              <w:rPr>
                <w:sz w:val="20"/>
                <w:szCs w:val="20"/>
              </w:rPr>
              <w:t>3</w:t>
            </w:r>
          </w:p>
        </w:tc>
        <w:tc>
          <w:tcPr>
            <w:tcW w:w="1512" w:type="dxa"/>
          </w:tcPr>
          <w:p w:rsidR="0048515C" w:rsidRPr="001A7C9C" w:rsidRDefault="0048515C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Суднищиков Андрей Эсенович</w:t>
            </w:r>
          </w:p>
        </w:tc>
        <w:tc>
          <w:tcPr>
            <w:tcW w:w="1620" w:type="dxa"/>
          </w:tcPr>
          <w:p w:rsidR="0048515C" w:rsidRPr="001A7C9C" w:rsidRDefault="0048515C" w:rsidP="003073CF">
            <w:pPr>
              <w:rPr>
                <w:sz w:val="20"/>
                <w:szCs w:val="20"/>
              </w:rPr>
            </w:pPr>
            <w:r w:rsidRPr="001A7C9C">
              <w:rPr>
                <w:sz w:val="20"/>
                <w:szCs w:val="20"/>
              </w:rPr>
              <w:t>Специалист по работе с молодёжью</w:t>
            </w:r>
          </w:p>
        </w:tc>
        <w:tc>
          <w:tcPr>
            <w:tcW w:w="2340" w:type="dxa"/>
          </w:tcPr>
          <w:p w:rsidR="0048515C" w:rsidRDefault="0048515C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 Ижевское педагогическое училище, </w:t>
            </w:r>
            <w:smartTag w:uri="urn:schemas-microsoft-com:office:smarttags" w:element="metricconverter">
              <w:smartTagPr>
                <w:attr w:name="ProductID" w:val="2002 г"/>
              </w:smartTagPr>
              <w:r>
                <w:rPr>
                  <w:sz w:val="20"/>
                  <w:szCs w:val="20"/>
                </w:rPr>
                <w:t>1998 г</w:t>
              </w:r>
            </w:smartTag>
            <w:r>
              <w:rPr>
                <w:sz w:val="20"/>
                <w:szCs w:val="20"/>
              </w:rPr>
              <w:t>.</w:t>
            </w:r>
          </w:p>
          <w:p w:rsidR="0048515C" w:rsidRDefault="0048515C" w:rsidP="003073CF">
            <w:pPr>
              <w:rPr>
                <w:sz w:val="20"/>
                <w:szCs w:val="20"/>
              </w:rPr>
            </w:pPr>
          </w:p>
          <w:p w:rsidR="0048515C" w:rsidRDefault="0048515C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Удмуртский государственный</w:t>
            </w:r>
          </w:p>
          <w:p w:rsidR="0048515C" w:rsidRPr="001A7C9C" w:rsidRDefault="0048515C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Университет, </w:t>
            </w:r>
            <w:smartTag w:uri="urn:schemas-microsoft-com:office:smarttags" w:element="metricconverter">
              <w:smartTagPr>
                <w:attr w:name="ProductID" w:val="2002 г"/>
              </w:smartTagPr>
              <w:r>
                <w:rPr>
                  <w:sz w:val="20"/>
                  <w:szCs w:val="20"/>
                </w:rPr>
                <w:t>2002 г</w:t>
              </w:r>
            </w:smartTag>
            <w:r>
              <w:rPr>
                <w:sz w:val="20"/>
                <w:szCs w:val="20"/>
              </w:rPr>
              <w:t>.</w:t>
            </w:r>
          </w:p>
        </w:tc>
        <w:tc>
          <w:tcPr>
            <w:tcW w:w="1982" w:type="dxa"/>
          </w:tcPr>
          <w:p w:rsidR="0048515C" w:rsidRDefault="0048515C" w:rsidP="001360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  <w:p w:rsidR="0048515C" w:rsidRPr="00136042" w:rsidRDefault="0048515C" w:rsidP="00136042">
            <w:pPr>
              <w:rPr>
                <w:sz w:val="20"/>
                <w:szCs w:val="20"/>
              </w:rPr>
            </w:pPr>
          </w:p>
          <w:p w:rsidR="0048515C" w:rsidRDefault="0048515C" w:rsidP="00136042">
            <w:pPr>
              <w:rPr>
                <w:sz w:val="20"/>
                <w:szCs w:val="20"/>
              </w:rPr>
            </w:pPr>
          </w:p>
          <w:p w:rsidR="0048515C" w:rsidRPr="00136042" w:rsidRDefault="0048515C" w:rsidP="001360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Психология </w:t>
            </w:r>
          </w:p>
        </w:tc>
        <w:tc>
          <w:tcPr>
            <w:tcW w:w="1334" w:type="dxa"/>
          </w:tcPr>
          <w:p w:rsidR="0048515C" w:rsidRPr="001A7C9C" w:rsidRDefault="0048515C" w:rsidP="00307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год 05 мес.</w:t>
            </w:r>
          </w:p>
        </w:tc>
        <w:tc>
          <w:tcPr>
            <w:tcW w:w="1560" w:type="dxa"/>
          </w:tcPr>
          <w:p w:rsidR="0048515C" w:rsidRPr="001A7C9C" w:rsidRDefault="0048515C" w:rsidP="00660B37">
            <w:pPr>
              <w:rPr>
                <w:sz w:val="20"/>
                <w:szCs w:val="20"/>
              </w:rPr>
            </w:pPr>
            <w:r w:rsidRPr="001A7C9C">
              <w:rPr>
                <w:sz w:val="20"/>
                <w:szCs w:val="20"/>
              </w:rPr>
              <w:t>-</w:t>
            </w:r>
          </w:p>
        </w:tc>
        <w:tc>
          <w:tcPr>
            <w:tcW w:w="1608" w:type="dxa"/>
          </w:tcPr>
          <w:p w:rsidR="0048515C" w:rsidRPr="001A7C9C" w:rsidRDefault="0048515C" w:rsidP="00660B37">
            <w:pPr>
              <w:rPr>
                <w:sz w:val="20"/>
                <w:szCs w:val="20"/>
              </w:rPr>
            </w:pPr>
            <w:r w:rsidRPr="001A7C9C">
              <w:rPr>
                <w:sz w:val="20"/>
                <w:szCs w:val="20"/>
              </w:rPr>
              <w:t>-</w:t>
            </w:r>
          </w:p>
        </w:tc>
        <w:tc>
          <w:tcPr>
            <w:tcW w:w="2361" w:type="dxa"/>
          </w:tcPr>
          <w:p w:rsidR="0048515C" w:rsidRPr="001A7C9C" w:rsidRDefault="0048515C" w:rsidP="007207FF">
            <w:pPr>
              <w:rPr>
                <w:sz w:val="20"/>
                <w:szCs w:val="20"/>
              </w:rPr>
            </w:pPr>
            <w:r w:rsidRPr="001A7C9C">
              <w:rPr>
                <w:sz w:val="20"/>
                <w:szCs w:val="20"/>
              </w:rPr>
              <w:t>-</w:t>
            </w:r>
          </w:p>
        </w:tc>
        <w:tc>
          <w:tcPr>
            <w:tcW w:w="1599" w:type="dxa"/>
          </w:tcPr>
          <w:p w:rsidR="0048515C" w:rsidRPr="001A7C9C" w:rsidRDefault="0048515C" w:rsidP="007207FF">
            <w:pPr>
              <w:rPr>
                <w:sz w:val="20"/>
                <w:szCs w:val="20"/>
              </w:rPr>
            </w:pPr>
            <w:r w:rsidRPr="001A7C9C">
              <w:rPr>
                <w:sz w:val="20"/>
                <w:szCs w:val="20"/>
              </w:rPr>
              <w:t>-</w:t>
            </w:r>
          </w:p>
        </w:tc>
      </w:tr>
    </w:tbl>
    <w:p w:rsidR="0048515C" w:rsidRPr="00F87295" w:rsidRDefault="0048515C" w:rsidP="001377A5">
      <w:pPr>
        <w:rPr>
          <w:color w:val="FF0000"/>
          <w:sz w:val="20"/>
          <w:szCs w:val="20"/>
        </w:rPr>
      </w:pPr>
      <w:bookmarkStart w:id="0" w:name="_GoBack"/>
      <w:bookmarkEnd w:id="0"/>
    </w:p>
    <w:sectPr w:rsidR="0048515C" w:rsidRPr="00F87295" w:rsidSect="006C534E">
      <w:pgSz w:w="16838" w:h="11906" w:orient="landscape"/>
      <w:pgMar w:top="28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2025"/>
    <w:rsid w:val="000012E7"/>
    <w:rsid w:val="000244A9"/>
    <w:rsid w:val="00040D0E"/>
    <w:rsid w:val="00061EFF"/>
    <w:rsid w:val="00065E87"/>
    <w:rsid w:val="000704C3"/>
    <w:rsid w:val="00087665"/>
    <w:rsid w:val="000941D7"/>
    <w:rsid w:val="000C6A25"/>
    <w:rsid w:val="000E3050"/>
    <w:rsid w:val="000F78DF"/>
    <w:rsid w:val="001117E3"/>
    <w:rsid w:val="001210FD"/>
    <w:rsid w:val="0012784E"/>
    <w:rsid w:val="00136042"/>
    <w:rsid w:val="001377A5"/>
    <w:rsid w:val="00193CF7"/>
    <w:rsid w:val="001A0930"/>
    <w:rsid w:val="001A1542"/>
    <w:rsid w:val="001A7C9C"/>
    <w:rsid w:val="001B2721"/>
    <w:rsid w:val="001B4380"/>
    <w:rsid w:val="001C040E"/>
    <w:rsid w:val="001C2386"/>
    <w:rsid w:val="001C2F65"/>
    <w:rsid w:val="001D0663"/>
    <w:rsid w:val="001E3E09"/>
    <w:rsid w:val="0021042D"/>
    <w:rsid w:val="0021468F"/>
    <w:rsid w:val="00234089"/>
    <w:rsid w:val="00263BFC"/>
    <w:rsid w:val="003073CF"/>
    <w:rsid w:val="0031037E"/>
    <w:rsid w:val="00334F34"/>
    <w:rsid w:val="00363B53"/>
    <w:rsid w:val="003822DA"/>
    <w:rsid w:val="00387420"/>
    <w:rsid w:val="003A1673"/>
    <w:rsid w:val="003E5271"/>
    <w:rsid w:val="003F1BD8"/>
    <w:rsid w:val="00405088"/>
    <w:rsid w:val="0040669F"/>
    <w:rsid w:val="004217F5"/>
    <w:rsid w:val="0044195A"/>
    <w:rsid w:val="00453E66"/>
    <w:rsid w:val="00462025"/>
    <w:rsid w:val="00464A53"/>
    <w:rsid w:val="0048515C"/>
    <w:rsid w:val="00492621"/>
    <w:rsid w:val="004A56AC"/>
    <w:rsid w:val="004D69BF"/>
    <w:rsid w:val="004E42AD"/>
    <w:rsid w:val="00510150"/>
    <w:rsid w:val="00511BE0"/>
    <w:rsid w:val="00522879"/>
    <w:rsid w:val="00570B5C"/>
    <w:rsid w:val="0057557D"/>
    <w:rsid w:val="00595E15"/>
    <w:rsid w:val="005B5C02"/>
    <w:rsid w:val="005D614D"/>
    <w:rsid w:val="006013B3"/>
    <w:rsid w:val="006219E8"/>
    <w:rsid w:val="00623941"/>
    <w:rsid w:val="00624FC7"/>
    <w:rsid w:val="00626070"/>
    <w:rsid w:val="00660B37"/>
    <w:rsid w:val="00682A91"/>
    <w:rsid w:val="006907D3"/>
    <w:rsid w:val="0069279C"/>
    <w:rsid w:val="006B4D41"/>
    <w:rsid w:val="006C534E"/>
    <w:rsid w:val="00713E53"/>
    <w:rsid w:val="007207FF"/>
    <w:rsid w:val="007338EA"/>
    <w:rsid w:val="007766D8"/>
    <w:rsid w:val="0078245F"/>
    <w:rsid w:val="0079467A"/>
    <w:rsid w:val="007B15F2"/>
    <w:rsid w:val="007C09FD"/>
    <w:rsid w:val="007C69C1"/>
    <w:rsid w:val="007D77D5"/>
    <w:rsid w:val="007E1EC1"/>
    <w:rsid w:val="007E4001"/>
    <w:rsid w:val="007E6D40"/>
    <w:rsid w:val="00805A22"/>
    <w:rsid w:val="00805E8E"/>
    <w:rsid w:val="00806CBE"/>
    <w:rsid w:val="0081228C"/>
    <w:rsid w:val="00837A7D"/>
    <w:rsid w:val="00837C60"/>
    <w:rsid w:val="00840450"/>
    <w:rsid w:val="00845AEB"/>
    <w:rsid w:val="00851C4F"/>
    <w:rsid w:val="00853724"/>
    <w:rsid w:val="008A5844"/>
    <w:rsid w:val="008B2FBD"/>
    <w:rsid w:val="0092161E"/>
    <w:rsid w:val="00971D44"/>
    <w:rsid w:val="00987064"/>
    <w:rsid w:val="009A3C5B"/>
    <w:rsid w:val="009D0CB8"/>
    <w:rsid w:val="009D224A"/>
    <w:rsid w:val="009E4CB6"/>
    <w:rsid w:val="00A1202F"/>
    <w:rsid w:val="00A20610"/>
    <w:rsid w:val="00A3413E"/>
    <w:rsid w:val="00A40B84"/>
    <w:rsid w:val="00A51F25"/>
    <w:rsid w:val="00A6399A"/>
    <w:rsid w:val="00A63BA8"/>
    <w:rsid w:val="00A67C98"/>
    <w:rsid w:val="00AB246D"/>
    <w:rsid w:val="00AC3B4B"/>
    <w:rsid w:val="00B02A65"/>
    <w:rsid w:val="00B03910"/>
    <w:rsid w:val="00B47B2E"/>
    <w:rsid w:val="00B67AD9"/>
    <w:rsid w:val="00B76535"/>
    <w:rsid w:val="00B951F5"/>
    <w:rsid w:val="00BA15C8"/>
    <w:rsid w:val="00BD54B9"/>
    <w:rsid w:val="00BE5955"/>
    <w:rsid w:val="00C05445"/>
    <w:rsid w:val="00C2099F"/>
    <w:rsid w:val="00C8345A"/>
    <w:rsid w:val="00C8402A"/>
    <w:rsid w:val="00C8677F"/>
    <w:rsid w:val="00CB19B5"/>
    <w:rsid w:val="00CB77DF"/>
    <w:rsid w:val="00CC16FF"/>
    <w:rsid w:val="00D044DE"/>
    <w:rsid w:val="00D05ED3"/>
    <w:rsid w:val="00D20E92"/>
    <w:rsid w:val="00D271C8"/>
    <w:rsid w:val="00D52BCD"/>
    <w:rsid w:val="00D608EC"/>
    <w:rsid w:val="00D81315"/>
    <w:rsid w:val="00D81A3C"/>
    <w:rsid w:val="00D9215C"/>
    <w:rsid w:val="00D945E0"/>
    <w:rsid w:val="00DB41F4"/>
    <w:rsid w:val="00DE6146"/>
    <w:rsid w:val="00E05271"/>
    <w:rsid w:val="00E231C6"/>
    <w:rsid w:val="00E317B9"/>
    <w:rsid w:val="00E43F52"/>
    <w:rsid w:val="00E5306B"/>
    <w:rsid w:val="00E70002"/>
    <w:rsid w:val="00E72011"/>
    <w:rsid w:val="00E7609C"/>
    <w:rsid w:val="00EA10A5"/>
    <w:rsid w:val="00EB20DF"/>
    <w:rsid w:val="00EC2E74"/>
    <w:rsid w:val="00EC6F63"/>
    <w:rsid w:val="00ED2B34"/>
    <w:rsid w:val="00ED63D4"/>
    <w:rsid w:val="00EF049E"/>
    <w:rsid w:val="00EF61A8"/>
    <w:rsid w:val="00F004F7"/>
    <w:rsid w:val="00F03F5B"/>
    <w:rsid w:val="00F218EB"/>
    <w:rsid w:val="00F276A7"/>
    <w:rsid w:val="00F56855"/>
    <w:rsid w:val="00F73F26"/>
    <w:rsid w:val="00F87295"/>
    <w:rsid w:val="00FD12AC"/>
    <w:rsid w:val="00FD174D"/>
    <w:rsid w:val="00FE3B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025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462025"/>
    <w:pPr>
      <w:spacing w:before="100" w:beforeAutospacing="1" w:after="100" w:afterAutospacing="1"/>
    </w:pPr>
    <w:rPr>
      <w:lang w:eastAsia="ru-RU"/>
    </w:rPr>
  </w:style>
  <w:style w:type="table" w:styleId="TableGrid">
    <w:name w:val="Table Grid"/>
    <w:basedOn w:val="TableNormal"/>
    <w:uiPriority w:val="99"/>
    <w:locked/>
    <w:rsid w:val="00F87295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240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716</TotalTime>
  <Pages>1</Pages>
  <Words>192</Words>
  <Characters>1096</Characters>
  <Application>Microsoft Office Outlook</Application>
  <DocSecurity>0</DocSecurity>
  <Lines>0</Lines>
  <Paragraphs>0</Paragraphs>
  <ScaleCrop>false</ScaleCrop>
  <Company>Ya Blondinko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*</cp:lastModifiedBy>
  <cp:revision>66</cp:revision>
  <cp:lastPrinted>2018-01-26T11:44:00Z</cp:lastPrinted>
  <dcterms:created xsi:type="dcterms:W3CDTF">2016-12-14T07:30:00Z</dcterms:created>
  <dcterms:modified xsi:type="dcterms:W3CDTF">2021-03-20T07:54:00Z</dcterms:modified>
</cp:coreProperties>
</file>